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4C" w:rsidRDefault="00C71D4C" w:rsidP="00D127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C71D4C" w:rsidRDefault="00C71D4C" w:rsidP="00D127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ОБЛАСТЬ УНЕЧСКИЙ РАЙОН </w:t>
      </w:r>
    </w:p>
    <w:p w:rsidR="00C71D4C" w:rsidRDefault="00C71D4C" w:rsidP="00D127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Унечский городской   Совет народных депутатов</w:t>
      </w:r>
    </w:p>
    <w:p w:rsidR="00C71D4C" w:rsidRDefault="00C71D4C" w:rsidP="00D127C2">
      <w:pPr>
        <w:rPr>
          <w:b/>
          <w:bCs/>
          <w:sz w:val="28"/>
          <w:szCs w:val="28"/>
        </w:rPr>
      </w:pPr>
    </w:p>
    <w:p w:rsidR="00C71D4C" w:rsidRDefault="00C71D4C" w:rsidP="00D127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C71D4C" w:rsidRDefault="00C71D4C" w:rsidP="00D127C2">
      <w:pPr>
        <w:jc w:val="center"/>
        <w:rPr>
          <w:b/>
          <w:bCs/>
          <w:sz w:val="28"/>
          <w:szCs w:val="28"/>
        </w:rPr>
      </w:pPr>
    </w:p>
    <w:p w:rsidR="00C71D4C" w:rsidRDefault="00C71D4C" w:rsidP="00D127C2">
      <w:r>
        <w:t>От   05.11.2019г.   №4-17</w:t>
      </w:r>
    </w:p>
    <w:p w:rsidR="00C71D4C" w:rsidRDefault="00C71D4C" w:rsidP="00D127C2">
      <w:pPr>
        <w:spacing w:line="360" w:lineRule="auto"/>
      </w:pPr>
      <w:r>
        <w:t>243300, г.Унеча, Брянская область</w:t>
      </w:r>
    </w:p>
    <w:p w:rsidR="00C71D4C" w:rsidRDefault="00C71D4C" w:rsidP="00D127C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C71D4C" w:rsidRDefault="00C71D4C" w:rsidP="00D127C2">
      <w:pPr>
        <w:rPr>
          <w:sz w:val="28"/>
          <w:szCs w:val="28"/>
        </w:rPr>
      </w:pPr>
      <w:r>
        <w:rPr>
          <w:sz w:val="28"/>
          <w:szCs w:val="28"/>
        </w:rPr>
        <w:t>Унечского городского  Совета народных</w:t>
      </w:r>
    </w:p>
    <w:p w:rsidR="00C71D4C" w:rsidRDefault="00C71D4C" w:rsidP="00D127C2">
      <w:pPr>
        <w:rPr>
          <w:sz w:val="28"/>
          <w:szCs w:val="28"/>
        </w:rPr>
      </w:pPr>
      <w:r>
        <w:rPr>
          <w:sz w:val="28"/>
          <w:szCs w:val="28"/>
        </w:rPr>
        <w:t xml:space="preserve">депутатов от 15.06.2017г. №3-149 «О </w:t>
      </w:r>
    </w:p>
    <w:p w:rsidR="00C71D4C" w:rsidRDefault="00C71D4C" w:rsidP="00D127C2">
      <w:pPr>
        <w:rPr>
          <w:sz w:val="28"/>
          <w:szCs w:val="28"/>
        </w:rPr>
      </w:pPr>
      <w:r>
        <w:rPr>
          <w:sz w:val="28"/>
          <w:szCs w:val="28"/>
        </w:rPr>
        <w:t xml:space="preserve">земельном налоге» (в редакции решения </w:t>
      </w:r>
    </w:p>
    <w:p w:rsidR="00C71D4C" w:rsidRDefault="00C71D4C" w:rsidP="00D127C2">
      <w:pPr>
        <w:rPr>
          <w:sz w:val="28"/>
          <w:szCs w:val="28"/>
        </w:rPr>
      </w:pPr>
      <w:r>
        <w:rPr>
          <w:sz w:val="28"/>
          <w:szCs w:val="28"/>
        </w:rPr>
        <w:t>от 22.10.2018г. №3-191, от 19.08.2019г. №3-229)</w:t>
      </w: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 образования «Унечское городское  поселение»    Унечский городской  Совет народных депутатов</w:t>
      </w:r>
    </w:p>
    <w:p w:rsidR="00C71D4C" w:rsidRDefault="00C71D4C" w:rsidP="00D127C2">
      <w:pPr>
        <w:jc w:val="both"/>
      </w:pPr>
    </w:p>
    <w:p w:rsidR="00C71D4C" w:rsidRDefault="00C71D4C" w:rsidP="00D127C2">
      <w:pPr>
        <w:jc w:val="both"/>
        <w:rPr>
          <w:b/>
          <w:bCs/>
          <w:sz w:val="28"/>
          <w:szCs w:val="28"/>
        </w:rPr>
      </w:pPr>
      <w:r>
        <w:tab/>
      </w:r>
      <w:r>
        <w:rPr>
          <w:b/>
          <w:bCs/>
          <w:sz w:val="28"/>
          <w:szCs w:val="28"/>
        </w:rPr>
        <w:t>РЕШИЛ:</w:t>
      </w:r>
    </w:p>
    <w:p w:rsidR="00C71D4C" w:rsidRDefault="00C71D4C" w:rsidP="00D127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1.Внести  изменение в  решение Унечского городского  Совета народных депутатов от 15.06.2017г. №3-149 «О земельном налоге» (в редакции решения от 22.10.2018г. №3-191, от 19.08.2019г. №3-229): </w:t>
      </w:r>
    </w:p>
    <w:p w:rsidR="00C71D4C" w:rsidRDefault="00C71D4C" w:rsidP="00257B55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1.1.Абзац 3 подпункта 2.1. пункта 2 дополнить словами: </w:t>
      </w:r>
      <w:r w:rsidRPr="00257B55">
        <w:rPr>
          <w:sz w:val="28"/>
          <w:szCs w:val="28"/>
          <w:lang w:eastAsia="en-US"/>
        </w:rPr>
        <w:t>"(за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деятельности)";</w:t>
      </w:r>
    </w:p>
    <w:p w:rsidR="00C71D4C" w:rsidRDefault="00C71D4C" w:rsidP="007E5EAE">
      <w:pPr>
        <w:rPr>
          <w:sz w:val="28"/>
          <w:szCs w:val="28"/>
        </w:rPr>
      </w:pPr>
      <w:r>
        <w:rPr>
          <w:b/>
          <w:bCs/>
          <w:sz w:val="36"/>
          <w:szCs w:val="36"/>
        </w:rPr>
        <w:tab/>
      </w:r>
      <w:r>
        <w:rPr>
          <w:sz w:val="28"/>
          <w:szCs w:val="28"/>
        </w:rPr>
        <w:t xml:space="preserve">2.Настоящее решение опубликовать в газете «Унечская газета» и разместить в сети Интернет по адресу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unradm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C71D4C" w:rsidRDefault="00C71D4C" w:rsidP="00D127C2">
      <w:pPr>
        <w:pStyle w:val="BodyText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Унеча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О.Н.Дроздова</w:t>
      </w: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</w:p>
    <w:p w:rsidR="00C71D4C" w:rsidRDefault="00C71D4C" w:rsidP="00D127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71D4C" w:rsidSect="004D7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7C2"/>
    <w:rsid w:val="000677EF"/>
    <w:rsid w:val="00091B05"/>
    <w:rsid w:val="000A4744"/>
    <w:rsid w:val="000C647B"/>
    <w:rsid w:val="001200F0"/>
    <w:rsid w:val="001E0AAA"/>
    <w:rsid w:val="00257B55"/>
    <w:rsid w:val="002C2A84"/>
    <w:rsid w:val="002E0122"/>
    <w:rsid w:val="00321B3F"/>
    <w:rsid w:val="003955DA"/>
    <w:rsid w:val="003B1C49"/>
    <w:rsid w:val="003C3823"/>
    <w:rsid w:val="004D7600"/>
    <w:rsid w:val="0061563B"/>
    <w:rsid w:val="007A5DD2"/>
    <w:rsid w:val="007E5EAE"/>
    <w:rsid w:val="007F61D5"/>
    <w:rsid w:val="0084306F"/>
    <w:rsid w:val="008B4CE2"/>
    <w:rsid w:val="00947AE6"/>
    <w:rsid w:val="009B155C"/>
    <w:rsid w:val="009D2CE2"/>
    <w:rsid w:val="009E797C"/>
    <w:rsid w:val="00BA0B82"/>
    <w:rsid w:val="00C158AD"/>
    <w:rsid w:val="00C2431B"/>
    <w:rsid w:val="00C44ADB"/>
    <w:rsid w:val="00C50646"/>
    <w:rsid w:val="00C71D4C"/>
    <w:rsid w:val="00D127C2"/>
    <w:rsid w:val="00D85A6B"/>
    <w:rsid w:val="00DC2671"/>
    <w:rsid w:val="00E27A29"/>
    <w:rsid w:val="00E4444C"/>
    <w:rsid w:val="00EA62EC"/>
    <w:rsid w:val="00EE675E"/>
    <w:rsid w:val="00EF5E90"/>
    <w:rsid w:val="00FD4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7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rsid w:val="00D127C2"/>
    <w:pPr>
      <w:jc w:val="both"/>
    </w:pPr>
    <w:rPr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127C2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D127C2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947AE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7AE6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947AE6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47AE6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47AE6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7AE6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E0A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AA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69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223</Words>
  <Characters>1275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19</cp:revision>
  <cp:lastPrinted>2019-10-15T09:56:00Z</cp:lastPrinted>
  <dcterms:created xsi:type="dcterms:W3CDTF">2019-10-11T09:00:00Z</dcterms:created>
  <dcterms:modified xsi:type="dcterms:W3CDTF">2019-11-08T07:13:00Z</dcterms:modified>
</cp:coreProperties>
</file>